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E0B" w:rsidRPr="00EC5E0B" w:rsidRDefault="00EC5E0B" w:rsidP="00EC5E0B">
      <w:pPr>
        <w:pStyle w:val="G3Testo"/>
        <w:rPr>
          <w:color w:val="808080" w:themeColor="background1" w:themeShade="80"/>
        </w:rPr>
      </w:pPr>
      <w:r w:rsidRPr="00EC5E0B">
        <w:rPr>
          <w:color w:val="808080" w:themeColor="background1" w:themeShade="80"/>
        </w:rPr>
        <w:t>GG3 2013_08-09 pag 14-15</w:t>
      </w:r>
    </w:p>
    <w:p w:rsidR="00EC5E0B" w:rsidRPr="00EC5E0B" w:rsidRDefault="00EC5E0B" w:rsidP="00EC5E0B">
      <w:pPr>
        <w:pStyle w:val="G3RUBRICA"/>
        <w:rPr>
          <w:color w:val="auto"/>
        </w:rPr>
      </w:pPr>
    </w:p>
    <w:p w:rsidR="00EC5E0B" w:rsidRPr="00EC5E0B" w:rsidRDefault="00EC5E0B" w:rsidP="00EC5E0B">
      <w:pPr>
        <w:pStyle w:val="G3RUBRICA"/>
        <w:rPr>
          <w:color w:val="auto"/>
        </w:rPr>
      </w:pPr>
      <w:r w:rsidRPr="00EC5E0B">
        <w:rPr>
          <w:color w:val="auto"/>
        </w:rPr>
        <w:t>POSTA DA</w:t>
      </w:r>
    </w:p>
    <w:p w:rsidR="00EC5E0B" w:rsidRDefault="00EC5E0B" w:rsidP="002A20D4">
      <w:pPr>
        <w:pStyle w:val="G3Testo"/>
        <w:rPr>
          <w:b/>
        </w:rPr>
      </w:pPr>
    </w:p>
    <w:p w:rsidR="002A20D4" w:rsidRPr="002A20D4" w:rsidRDefault="002A20D4" w:rsidP="002A20D4">
      <w:pPr>
        <w:pStyle w:val="G3Testo"/>
        <w:rPr>
          <w:b/>
        </w:rPr>
      </w:pPr>
      <w:r w:rsidRPr="002A20D4">
        <w:rPr>
          <w:b/>
        </w:rPr>
        <w:t>Gen 3 del Nord</w:t>
      </w:r>
      <w:r>
        <w:rPr>
          <w:b/>
        </w:rPr>
        <w:t xml:space="preserve"> Europa</w:t>
      </w:r>
      <w:r w:rsidRPr="002A20D4">
        <w:rPr>
          <w:b/>
        </w:rPr>
        <w:t xml:space="preserve"> a </w:t>
      </w:r>
      <w:proofErr w:type="spellStart"/>
      <w:r w:rsidRPr="002A20D4">
        <w:rPr>
          <w:b/>
        </w:rPr>
        <w:t>Loppiano</w:t>
      </w:r>
      <w:proofErr w:type="spellEnd"/>
    </w:p>
    <w:p w:rsidR="002A20D4" w:rsidRPr="002A20D4" w:rsidRDefault="002A20D4" w:rsidP="002A20D4">
      <w:pPr>
        <w:pStyle w:val="G3Testo"/>
      </w:pPr>
    </w:p>
    <w:p w:rsidR="00EC5E0B" w:rsidRPr="00EC5E0B" w:rsidRDefault="00EC5E0B" w:rsidP="00EC5E0B">
      <w:pPr>
        <w:pStyle w:val="G3Testo"/>
        <w:rPr>
          <w:rStyle w:val="G3domanda"/>
        </w:rPr>
      </w:pPr>
      <w:r w:rsidRPr="00EC5E0B">
        <w:rPr>
          <w:rStyle w:val="G3domanda"/>
        </w:rPr>
        <w:t>Da quali Paesi venite?</w:t>
      </w:r>
    </w:p>
    <w:p w:rsidR="00EC5E0B" w:rsidRPr="00EC5E0B" w:rsidRDefault="00EC5E0B" w:rsidP="00EC5E0B">
      <w:pPr>
        <w:pStyle w:val="G3Testo"/>
      </w:pPr>
      <w:r w:rsidRPr="00EC5E0B">
        <w:t>Siamo dell’Olanda, della Danimarca e della Svezia. Paesi in cui fa molto freddo e piove spesso. Nelle notti più fredde, nelle nostre città, si arriva ai -20°C.</w:t>
      </w:r>
    </w:p>
    <w:p w:rsidR="00EC5E0B" w:rsidRDefault="00EC5E0B" w:rsidP="00EC5E0B">
      <w:pPr>
        <w:pStyle w:val="G3Testo"/>
        <w:rPr>
          <w:rStyle w:val="G3domanda"/>
        </w:rPr>
      </w:pPr>
    </w:p>
    <w:p w:rsidR="00EC5E0B" w:rsidRPr="00EC5E0B" w:rsidRDefault="00EC5E0B" w:rsidP="00EC5E0B">
      <w:pPr>
        <w:pStyle w:val="G3Testo"/>
        <w:rPr>
          <w:rStyle w:val="G3domanda"/>
        </w:rPr>
      </w:pPr>
      <w:r w:rsidRPr="00EC5E0B">
        <w:rPr>
          <w:rStyle w:val="G3domanda"/>
        </w:rPr>
        <w:t xml:space="preserve">Com’è essere </w:t>
      </w:r>
      <w:proofErr w:type="spellStart"/>
      <w:r w:rsidRPr="00EC5E0B">
        <w:rPr>
          <w:rStyle w:val="G3domanda"/>
        </w:rPr>
        <w:t>gen</w:t>
      </w:r>
      <w:proofErr w:type="spellEnd"/>
      <w:r w:rsidRPr="00EC5E0B">
        <w:rPr>
          <w:rStyle w:val="G3domanda"/>
        </w:rPr>
        <w:t xml:space="preserve"> nei vostri Paesi?</w:t>
      </w:r>
    </w:p>
    <w:p w:rsidR="00EC5E0B" w:rsidRPr="00EC5E0B" w:rsidRDefault="00EC5E0B" w:rsidP="00EC5E0B">
      <w:pPr>
        <w:pStyle w:val="G3Testo"/>
      </w:pPr>
      <w:r w:rsidRPr="00EC5E0B">
        <w:t>Olanda: Non ci sono molti giovani cristiani in Olanda, te ne accorgi quando entri in una chiesa: quasi tutti sono anziani. Nelle nostre classi non ci sono tanti ragazzi che credono veramente in Dio ed a volte è difficile quando scherzano su di Lui.</w:t>
      </w:r>
    </w:p>
    <w:p w:rsidR="00EC5E0B" w:rsidRPr="00EC5E0B" w:rsidRDefault="00EC5E0B" w:rsidP="00EC5E0B">
      <w:pPr>
        <w:pStyle w:val="G3Testo"/>
      </w:pPr>
      <w:r w:rsidRPr="00EC5E0B">
        <w:t xml:space="preserve">Noi gen siamo sparsi in tutto il Paese, ma questo non è un problema, perché l'Olanda non è così grande e il viaggio più lungo che dobbiamo fare per ritrovarci tutti, al massimo è di due ore! Danimarca: Tante persone non sanno cosa sia il Movimento dei Focolari. Siamo ancora pochi, ma noi cerchiamo di vivere come vere/i Gen. </w:t>
      </w:r>
    </w:p>
    <w:p w:rsidR="00EC5E0B" w:rsidRPr="00EC5E0B" w:rsidRDefault="00EC5E0B" w:rsidP="00EC5E0B">
      <w:pPr>
        <w:pStyle w:val="G3Testo"/>
      </w:pPr>
      <w:r w:rsidRPr="00EC5E0B">
        <w:t xml:space="preserve">A volte sentiamo che è difficile essere cristiani in Danimarca, è un Paese multiculturale. Venendo in Italia, invece, abbiamo sperimentato la Chiesa come una famiglia. Svezia: Anche da noi tante sono le persone che si professano atee. Noi gen, abitiamo in tre diverse località del Paese e </w:t>
      </w:r>
      <w:r w:rsidRPr="00EC5E0B">
        <w:lastRenderedPageBreak/>
        <w:t xml:space="preserve">cerchiamo di fare il nostro meglio, anche se per ora non siamo tanti! L’inverno è lungo è freddo con tantissima neve. </w:t>
      </w:r>
    </w:p>
    <w:p w:rsidR="00EC5E0B" w:rsidRDefault="00EC5E0B" w:rsidP="00EC5E0B">
      <w:pPr>
        <w:pStyle w:val="G3Testo"/>
        <w:rPr>
          <w:rStyle w:val="G3domanda"/>
        </w:rPr>
      </w:pPr>
    </w:p>
    <w:p w:rsidR="00EC5E0B" w:rsidRPr="00EC5E0B" w:rsidRDefault="00EC5E0B" w:rsidP="00EC5E0B">
      <w:pPr>
        <w:pStyle w:val="G3Testo"/>
        <w:rPr>
          <w:rStyle w:val="G3domanda"/>
        </w:rPr>
      </w:pPr>
      <w:r w:rsidRPr="00EC5E0B">
        <w:rPr>
          <w:rStyle w:val="G3domanda"/>
        </w:rPr>
        <w:t xml:space="preserve">L’esperienza più grande fatta a </w:t>
      </w:r>
      <w:proofErr w:type="spellStart"/>
      <w:r w:rsidRPr="00EC5E0B">
        <w:rPr>
          <w:rStyle w:val="G3domanda"/>
        </w:rPr>
        <w:t>Loppiano</w:t>
      </w:r>
      <w:proofErr w:type="spellEnd"/>
      <w:r w:rsidRPr="00EC5E0B">
        <w:rPr>
          <w:rStyle w:val="G3domanda"/>
        </w:rPr>
        <w:t>?</w:t>
      </w:r>
    </w:p>
    <w:p w:rsidR="00EC5E0B" w:rsidRPr="00EC5E0B" w:rsidRDefault="00EC5E0B" w:rsidP="00EC5E0B">
      <w:pPr>
        <w:pStyle w:val="G3Testo"/>
      </w:pPr>
      <w:proofErr w:type="spellStart"/>
      <w:r w:rsidRPr="00EC5E0B">
        <w:t>Hiba</w:t>
      </w:r>
      <w:proofErr w:type="spellEnd"/>
      <w:r w:rsidRPr="00EC5E0B">
        <w:t xml:space="preserve"> &amp; </w:t>
      </w:r>
      <w:proofErr w:type="spellStart"/>
      <w:r w:rsidRPr="00EC5E0B">
        <w:t>Renate</w:t>
      </w:r>
      <w:proofErr w:type="spellEnd"/>
      <w:r w:rsidRPr="00EC5E0B">
        <w:t xml:space="preserve">: «Visitare e cenare nei focolari! Abbiamo sentito che erano una grande famiglia per l’unità che vi abbiamo trovato, anche se non deve essere sempre facile vivere insieme in così tante diverse culture, come loro stesse ci hanno raccontato». </w:t>
      </w:r>
    </w:p>
    <w:p w:rsidR="00EC5E0B" w:rsidRPr="00EC5E0B" w:rsidRDefault="00EC5E0B" w:rsidP="00EC5E0B">
      <w:pPr>
        <w:pStyle w:val="G3Testo"/>
      </w:pPr>
      <w:r w:rsidRPr="00EC5E0B">
        <w:t>Nadia &amp; Hiba: «Anche la serata col Gen Verde è stata bella. Ci hanno cantato alcune canzoni nuove ed anche noi abbiamo cantato per loro».</w:t>
      </w:r>
    </w:p>
    <w:p w:rsidR="00EC5E0B" w:rsidRPr="00EC5E0B" w:rsidRDefault="00EC5E0B" w:rsidP="00EC5E0B">
      <w:pPr>
        <w:pStyle w:val="G3Testo"/>
      </w:pPr>
      <w:r w:rsidRPr="00EC5E0B">
        <w:t xml:space="preserve">M.Teresa: «Nadia, con altre focolarine del Centro gen3, sono venute a trovarci. Ci ha raccontato tante cose, ispirandoci su come vivere la nostra vita. Le abbiamo raccontato di noi e delle sfide che troviamo a scuola e in famiglia e questo è stato un momento proprio grande!  è stato bello anche conoscerci tra noi: non è di tutti i giorni, infatti che si ha la possibilità di vivere con gen 3 di diverse nazioni. Ci mancheremo tanto! </w:t>
      </w:r>
    </w:p>
    <w:p w:rsidR="00EC5E0B" w:rsidRPr="00EC5E0B" w:rsidRDefault="00EC5E0B" w:rsidP="00EC5E0B">
      <w:pPr>
        <w:pStyle w:val="G3Testo"/>
      </w:pPr>
      <w:r w:rsidRPr="00EC5E0B">
        <w:t xml:space="preserve">Emma: «È stato sempre un bel momento ogni volta che abbiamo cantato insieme perché sentivamo che c’era Gesù tra noi. Abbiamo anche cantato nella Chiesa di Loppiano e chi ci ha ascoltato sembrava contento e sorpreso! Ci piace cantare: </w:t>
      </w:r>
      <w:r w:rsidRPr="00EC5E0B">
        <w:lastRenderedPageBreak/>
        <w:t>è un modo meraviglioso e diverso per pregare!».</w:t>
      </w:r>
    </w:p>
    <w:p w:rsidR="00EC5E0B" w:rsidRDefault="00EC5E0B" w:rsidP="00EC5E0B">
      <w:pPr>
        <w:pStyle w:val="G3Testo"/>
        <w:rPr>
          <w:rStyle w:val="G3domanda"/>
        </w:rPr>
      </w:pPr>
    </w:p>
    <w:p w:rsidR="00EC5E0B" w:rsidRPr="00EC5E0B" w:rsidRDefault="00EC5E0B" w:rsidP="00EC5E0B">
      <w:pPr>
        <w:pStyle w:val="G3Testo"/>
        <w:rPr>
          <w:rStyle w:val="G3domanda"/>
        </w:rPr>
      </w:pPr>
      <w:r w:rsidRPr="00EC5E0B">
        <w:rPr>
          <w:rStyle w:val="G3domanda"/>
        </w:rPr>
        <w:t>Una babele di lingue! Facile da superare?</w:t>
      </w:r>
    </w:p>
    <w:p w:rsidR="00EC5E0B" w:rsidRPr="00EC5E0B" w:rsidRDefault="00EC5E0B" w:rsidP="00EC5E0B">
      <w:pPr>
        <w:pStyle w:val="G3Testo"/>
      </w:pPr>
      <w:r w:rsidRPr="00EC5E0B">
        <w:t xml:space="preserve">Anche se i nostri Paesi non sono molto distanti uno dall’altro, facciamo fatica ad intenderci perché le lingue sono diverse. Come fare? Abbiamo scelto l'inglese!  Vivendo nella casetta “Piccolo Seme” a Loppiano, però, ci siamo accorte di avere più cose in comune di quanto pensassimo! </w:t>
      </w:r>
    </w:p>
    <w:p w:rsidR="00EC5E0B" w:rsidRPr="00EC5E0B" w:rsidRDefault="00EC5E0B" w:rsidP="00EC5E0B">
      <w:pPr>
        <w:pStyle w:val="G3Testo"/>
      </w:pPr>
      <w:r w:rsidRPr="00EC5E0B">
        <w:t>Nel poco tempo che abbiamo vissuto insieme, abbiamo scoperto nuovi aspetti di noi stesse e delle altre. La gioiosa esperienza di essere invitate e poter visitare i diversi focolari a Loppiano ci ha aperto i cuori e abbiamo visto come può essere bello vivere in tali comunità.</w:t>
      </w:r>
    </w:p>
    <w:p w:rsidR="00EC5E0B" w:rsidRDefault="00EC5E0B" w:rsidP="00EC5E0B">
      <w:pPr>
        <w:pStyle w:val="G3Testo"/>
      </w:pPr>
    </w:p>
    <w:p w:rsidR="00802170" w:rsidRPr="002A20D4" w:rsidRDefault="00EC5E0B" w:rsidP="00EC5E0B">
      <w:pPr>
        <w:pStyle w:val="G3Testo"/>
        <w:jc w:val="right"/>
      </w:pPr>
      <w:proofErr w:type="spellStart"/>
      <w:r w:rsidRPr="00EC5E0B">
        <w:t>Fenne</w:t>
      </w:r>
      <w:proofErr w:type="spellEnd"/>
      <w:r w:rsidRPr="00EC5E0B">
        <w:t xml:space="preserve"> e Maria Theresa &gt; Olanda, </w:t>
      </w:r>
      <w:proofErr w:type="spellStart"/>
      <w:r w:rsidRPr="00EC5E0B">
        <w:t>Hiba</w:t>
      </w:r>
      <w:proofErr w:type="spellEnd"/>
      <w:r w:rsidRPr="00EC5E0B">
        <w:t xml:space="preserve"> e  Filippa &gt; Svezia, Victoria e Emma &gt; Danimarca</w:t>
      </w:r>
    </w:p>
    <w:sectPr w:rsidR="00802170" w:rsidRPr="002A20D4" w:rsidSect="00B22519">
      <w:pgSz w:w="11906" w:h="16838" w:code="9"/>
      <w:pgMar w:top="1701" w:right="1134" w:bottom="4133" w:left="1134" w:header="709" w:footer="709" w:gutter="0"/>
      <w:cols w:num="3" w:space="1162"/>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yriad Pro">
    <w:panose1 w:val="00000000000000000000"/>
    <w:charset w:val="00"/>
    <w:family w:val="swiss"/>
    <w:notTrueType/>
    <w:pitch w:val="variable"/>
    <w:sig w:usb0="20000287" w:usb1="00000001" w:usb2="00000000" w:usb3="00000000" w:csb0="0000019F" w:csb1="00000000"/>
  </w:font>
  <w:font w:name="BIP">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attachedTemplate r:id="rId1"/>
  <w:stylePaneFormatFilter w:val="3F01"/>
  <w:doNotTrackMoves/>
  <w:defaultTabStop w:val="708"/>
  <w:hyphenationZone w:val="283"/>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A20D4"/>
    <w:rsid w:val="0029679E"/>
    <w:rsid w:val="002A20D4"/>
    <w:rsid w:val="00802170"/>
    <w:rsid w:val="009A4314"/>
    <w:rsid w:val="00B22519"/>
    <w:rsid w:val="00BD20CC"/>
    <w:rsid w:val="00BE4D3A"/>
    <w:rsid w:val="00CF61B6"/>
    <w:rsid w:val="00D4634D"/>
    <w:rsid w:val="00D569DC"/>
    <w:rsid w:val="00EC5E0B"/>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A20D4"/>
    <w:rPr>
      <w:sz w:val="24"/>
      <w:szCs w:val="24"/>
      <w:lang w:val="es-ES" w:eastAsia="es-ES"/>
    </w:rPr>
  </w:style>
  <w:style w:type="paragraph" w:styleId="Titolo3">
    <w:name w:val="heading 3"/>
    <w:basedOn w:val="Normale"/>
    <w:next w:val="Normale"/>
    <w:qFormat/>
    <w:rsid w:val="00B22519"/>
    <w:pPr>
      <w:keepNext/>
      <w:spacing w:before="240" w:after="60"/>
      <w:outlineLvl w:val="2"/>
    </w:pPr>
    <w:rPr>
      <w:rFonts w:ascii="Arial" w:hAnsi="Arial" w:cs="Arial"/>
      <w:b/>
      <w:bCs/>
      <w:sz w:val="26"/>
      <w:szCs w:val="26"/>
      <w:lang w:val="it-IT"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G3Testo">
    <w:name w:val="G3 Testo"/>
    <w:basedOn w:val="Normale"/>
    <w:qFormat/>
    <w:rsid w:val="00BE4D3A"/>
    <w:pPr>
      <w:spacing w:line="220" w:lineRule="exact"/>
      <w:jc w:val="both"/>
    </w:pPr>
    <w:rPr>
      <w:rFonts w:ascii="Arial" w:hAnsi="Arial"/>
      <w:sz w:val="19"/>
      <w:szCs w:val="20"/>
      <w:lang w:val="it-IT" w:eastAsia="it-IT"/>
    </w:rPr>
  </w:style>
  <w:style w:type="paragraph" w:customStyle="1" w:styleId="G3Introduzione">
    <w:name w:val="G3 Introduzione"/>
    <w:basedOn w:val="G3Testo"/>
    <w:rsid w:val="00B22519"/>
    <w:rPr>
      <w:i/>
      <w:iCs/>
    </w:rPr>
  </w:style>
  <w:style w:type="character" w:customStyle="1" w:styleId="G3domanda">
    <w:name w:val="G3 domanda"/>
    <w:basedOn w:val="Carpredefinitoparagrafo"/>
    <w:rsid w:val="00B22519"/>
    <w:rPr>
      <w:rFonts w:ascii="Arial" w:hAnsi="Arial"/>
      <w:b/>
      <w:bCs/>
      <w:sz w:val="19"/>
    </w:rPr>
  </w:style>
  <w:style w:type="paragraph" w:customStyle="1" w:styleId="G3titolo">
    <w:name w:val="G3 titolo"/>
    <w:basedOn w:val="G3Testo"/>
    <w:rsid w:val="00B22519"/>
    <w:pPr>
      <w:jc w:val="left"/>
    </w:pPr>
    <w:rPr>
      <w:b/>
      <w:bCs/>
    </w:rPr>
  </w:style>
  <w:style w:type="paragraph" w:customStyle="1" w:styleId="G3Intestazione">
    <w:name w:val="G3 Intestazione"/>
    <w:autoRedefine/>
    <w:qFormat/>
    <w:rsid w:val="00BE4D3A"/>
    <w:rPr>
      <w:rFonts w:ascii="Arial" w:hAnsi="Arial"/>
      <w:b/>
      <w:bCs/>
      <w:color w:val="7F7F7F"/>
      <w:sz w:val="19"/>
    </w:rPr>
  </w:style>
  <w:style w:type="paragraph" w:customStyle="1" w:styleId="G3RUBRICA">
    <w:name w:val="G3 RUBRICA"/>
    <w:basedOn w:val="G3Testo"/>
    <w:autoRedefine/>
    <w:qFormat/>
    <w:rsid w:val="00EC5E0B"/>
    <w:pPr>
      <w:jc w:val="left"/>
    </w:pPr>
    <w:rPr>
      <w:color w:val="808080" w:themeColor="background1" w:themeShade="80"/>
    </w:rPr>
  </w:style>
  <w:style w:type="table" w:styleId="Grigliatabella">
    <w:name w:val="Table Grid"/>
    <w:basedOn w:val="Tabellanormale"/>
    <w:rsid w:val="002A20D4"/>
    <w:rPr>
      <w:lang w:val="es-ES"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ostadatxtnormPostada">
    <w:name w:val="postada_txtnorm (Posta da)"/>
    <w:basedOn w:val="Normale"/>
    <w:uiPriority w:val="99"/>
    <w:rsid w:val="00EC5E0B"/>
    <w:pPr>
      <w:autoSpaceDE w:val="0"/>
      <w:autoSpaceDN w:val="0"/>
      <w:adjustRightInd w:val="0"/>
      <w:spacing w:before="57" w:line="240" w:lineRule="atLeast"/>
      <w:jc w:val="both"/>
      <w:textAlignment w:val="center"/>
    </w:pPr>
    <w:rPr>
      <w:rFonts w:ascii="Myriad Pro" w:hAnsi="Myriad Pro" w:cs="Myriad Pro"/>
      <w:color w:val="005CA9"/>
      <w:spacing w:val="-2"/>
      <w:sz w:val="18"/>
      <w:szCs w:val="18"/>
      <w:lang w:val="it-IT" w:eastAsia="it-IT"/>
    </w:rPr>
  </w:style>
  <w:style w:type="character" w:customStyle="1" w:styleId="postadatxtbold2Postada">
    <w:name w:val="postada_txtbold2 (Posta da)"/>
    <w:uiPriority w:val="99"/>
    <w:rsid w:val="00EC5E0B"/>
    <w:rPr>
      <w:rFonts w:ascii="BIP" w:hAnsi="BIP" w:cs="BIP"/>
      <w:color w:val="9AC43F"/>
      <w:spacing w:val="11"/>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ra.VIRGO\Documents\MODELLOGiornalegen3.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MODELLOGiornalegen3</Template>
  <TotalTime>25</TotalTime>
  <Pages>1</Pages>
  <Words>532</Words>
  <Characters>2587</Characters>
  <Application>Microsoft Office Word</Application>
  <DocSecurity>0</DocSecurity>
  <Lines>21</Lines>
  <Paragraphs>6</Paragraphs>
  <ScaleCrop>false</ScaleCrop>
  <HeadingPairs>
    <vt:vector size="2" baseType="variant">
      <vt:variant>
        <vt:lpstr>Titolo</vt:lpstr>
      </vt:variant>
      <vt:variant>
        <vt:i4>1</vt:i4>
      </vt:variant>
    </vt:vector>
  </HeadingPairs>
  <TitlesOfParts>
    <vt:vector size="1" baseType="lpstr">
      <vt:lpstr/>
    </vt:vector>
  </TitlesOfParts>
  <Company>Centro Gen 3 f.</Company>
  <LinksUpToDate>false</LinksUpToDate>
  <CharactersWithSpaces>3113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dc:creator>
  <cp:lastModifiedBy>Sara</cp:lastModifiedBy>
  <cp:revision>2</cp:revision>
  <dcterms:created xsi:type="dcterms:W3CDTF">2013-07-11T08:51:00Z</dcterms:created>
  <dcterms:modified xsi:type="dcterms:W3CDTF">2013-09-26T15:46:00Z</dcterms:modified>
</cp:coreProperties>
</file>